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696" w:rsidRPr="00CA6696" w:rsidRDefault="00CA6696" w:rsidP="00CA6696">
      <w:pPr>
        <w:pStyle w:val="NoSpacing"/>
        <w:jc w:val="center"/>
        <w:rPr>
          <w:sz w:val="32"/>
          <w:szCs w:val="32"/>
        </w:rPr>
      </w:pPr>
      <w:r w:rsidRPr="00CA6696">
        <w:rPr>
          <w:sz w:val="32"/>
          <w:szCs w:val="32"/>
        </w:rPr>
        <w:t>Colour Poem</w:t>
      </w:r>
      <w:bookmarkStart w:id="0" w:name="_GoBack"/>
      <w:bookmarkEnd w:id="0"/>
    </w:p>
    <w:p w:rsidR="00CA6696" w:rsidRPr="00CA6696" w:rsidRDefault="00CA6696" w:rsidP="00CA6696">
      <w:pPr>
        <w:pStyle w:val="NoSpacing"/>
        <w:rPr>
          <w:sz w:val="32"/>
          <w:szCs w:val="32"/>
        </w:rPr>
      </w:pPr>
    </w:p>
    <w:p w:rsidR="00CA6696" w:rsidRPr="00CA6696" w:rsidRDefault="00CA6696" w:rsidP="00CA6696">
      <w:pPr>
        <w:pStyle w:val="NoSpacing"/>
        <w:rPr>
          <w:sz w:val="32"/>
          <w:szCs w:val="32"/>
        </w:rPr>
      </w:pPr>
      <w:r w:rsidRPr="00CA6696">
        <w:rPr>
          <w:sz w:val="32"/>
          <w:szCs w:val="32"/>
        </w:rPr>
        <w:t>Red is juicy watermelon trickling down my chin.</w:t>
      </w:r>
    </w:p>
    <w:p w:rsidR="00CA6696" w:rsidRPr="00CA6696" w:rsidRDefault="00CA6696" w:rsidP="00CA6696">
      <w:pPr>
        <w:pStyle w:val="NoSpacing"/>
        <w:rPr>
          <w:sz w:val="32"/>
          <w:szCs w:val="32"/>
        </w:rPr>
      </w:pPr>
    </w:p>
    <w:p w:rsidR="00CA6696" w:rsidRPr="00CA6696" w:rsidRDefault="00CA6696" w:rsidP="00CA6696">
      <w:pPr>
        <w:pStyle w:val="NoSpacing"/>
        <w:rPr>
          <w:sz w:val="32"/>
          <w:szCs w:val="32"/>
        </w:rPr>
      </w:pPr>
      <w:r w:rsidRPr="00CA6696">
        <w:rPr>
          <w:sz w:val="32"/>
          <w:szCs w:val="32"/>
        </w:rPr>
        <w:t>Yellow is dazzling sunshine beaming down from the sky</w:t>
      </w:r>
    </w:p>
    <w:p w:rsidR="00CA6696" w:rsidRPr="00CA6696" w:rsidRDefault="00CA6696" w:rsidP="00CA6696">
      <w:pPr>
        <w:pStyle w:val="NoSpacing"/>
        <w:rPr>
          <w:sz w:val="32"/>
          <w:szCs w:val="32"/>
        </w:rPr>
      </w:pPr>
    </w:p>
    <w:p w:rsidR="00CA6696" w:rsidRPr="00CA6696" w:rsidRDefault="00CA6696" w:rsidP="00CA6696">
      <w:pPr>
        <w:pStyle w:val="NoSpacing"/>
        <w:rPr>
          <w:sz w:val="32"/>
          <w:szCs w:val="32"/>
        </w:rPr>
      </w:pPr>
      <w:r w:rsidRPr="00CA6696">
        <w:rPr>
          <w:sz w:val="32"/>
          <w:szCs w:val="32"/>
        </w:rPr>
        <w:t>Blue is a sparkling ocean swishing and crashing on to the beach</w:t>
      </w:r>
    </w:p>
    <w:p w:rsidR="00CA6696" w:rsidRPr="00CA6696" w:rsidRDefault="00CA6696" w:rsidP="00CA6696">
      <w:pPr>
        <w:pStyle w:val="NoSpacing"/>
        <w:rPr>
          <w:sz w:val="32"/>
          <w:szCs w:val="32"/>
        </w:rPr>
      </w:pPr>
    </w:p>
    <w:p w:rsidR="00CA6696" w:rsidRPr="00CA6696" w:rsidRDefault="00CA6696" w:rsidP="00CA6696">
      <w:pPr>
        <w:pStyle w:val="NoSpacing"/>
        <w:rPr>
          <w:sz w:val="32"/>
          <w:szCs w:val="32"/>
        </w:rPr>
      </w:pPr>
      <w:r w:rsidRPr="00CA6696">
        <w:rPr>
          <w:sz w:val="32"/>
          <w:szCs w:val="32"/>
        </w:rPr>
        <w:t>Green is fresh grass dancing in the summer breeze</w:t>
      </w:r>
    </w:p>
    <w:p w:rsidR="00CA6696" w:rsidRPr="00CA6696" w:rsidRDefault="00CA6696" w:rsidP="00CA6696">
      <w:pPr>
        <w:pStyle w:val="NoSpacing"/>
        <w:rPr>
          <w:sz w:val="32"/>
          <w:szCs w:val="32"/>
        </w:rPr>
      </w:pPr>
    </w:p>
    <w:p w:rsidR="00CA6696" w:rsidRPr="00CA6696" w:rsidRDefault="00CA6696" w:rsidP="00CA6696">
      <w:pPr>
        <w:pStyle w:val="NoSpacing"/>
        <w:rPr>
          <w:sz w:val="32"/>
          <w:szCs w:val="32"/>
        </w:rPr>
      </w:pPr>
      <w:r w:rsidRPr="00CA6696">
        <w:rPr>
          <w:sz w:val="32"/>
          <w:szCs w:val="32"/>
        </w:rPr>
        <w:t>Black is a scary witch’s hat perching on a head at Halloween</w:t>
      </w:r>
    </w:p>
    <w:p w:rsidR="00CA6696" w:rsidRPr="00CA6696" w:rsidRDefault="00CA6696" w:rsidP="00CA6696">
      <w:pPr>
        <w:pStyle w:val="NoSpacing"/>
        <w:rPr>
          <w:sz w:val="32"/>
          <w:szCs w:val="32"/>
        </w:rPr>
      </w:pPr>
    </w:p>
    <w:p w:rsidR="00CA6696" w:rsidRPr="00CA6696" w:rsidRDefault="00CA6696" w:rsidP="00CA6696">
      <w:pPr>
        <w:pStyle w:val="NoSpacing"/>
        <w:rPr>
          <w:sz w:val="32"/>
          <w:szCs w:val="32"/>
        </w:rPr>
      </w:pPr>
      <w:r w:rsidRPr="00CA6696">
        <w:rPr>
          <w:sz w:val="32"/>
          <w:szCs w:val="32"/>
        </w:rPr>
        <w:t>White is a fluffy cloud floating in the sky.</w:t>
      </w:r>
    </w:p>
    <w:sectPr w:rsidR="00CA6696" w:rsidRPr="00CA66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96"/>
    <w:rsid w:val="00765F3D"/>
    <w:rsid w:val="00CA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99334"/>
  <w15:chartTrackingRefBased/>
  <w15:docId w15:val="{D6A4DBBD-BB18-4E38-A79E-683E9CCE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66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11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2021-02-02T19:59:00Z</dcterms:created>
  <dcterms:modified xsi:type="dcterms:W3CDTF">2021-02-02T20:10:00Z</dcterms:modified>
</cp:coreProperties>
</file>